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92F66" w14:textId="77777777" w:rsidR="00130A12" w:rsidRDefault="00130A12" w:rsidP="00130A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Benedict OLDHYGNE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4BAC220A" w14:textId="77777777" w:rsidR="00130A12" w:rsidRDefault="00130A12" w:rsidP="00130A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Combs, Suffolk. Cutler.</w:t>
      </w:r>
    </w:p>
    <w:p w14:paraId="25A2A623" w14:textId="77777777" w:rsidR="00130A12" w:rsidRDefault="00130A12" w:rsidP="00130A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CC51A6" w14:textId="77777777" w:rsidR="00130A12" w:rsidRDefault="00130A12" w:rsidP="00130A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652B58" w14:textId="77777777" w:rsidR="00130A12" w:rsidRDefault="00130A12" w:rsidP="00130A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 xml:space="preserve">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Saxy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Playford(q.v.) brought a plaint of debt against him.</w:t>
      </w:r>
    </w:p>
    <w:p w14:paraId="7C3C80F1" w14:textId="77777777" w:rsidR="00130A12" w:rsidRDefault="00130A12" w:rsidP="00130A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27E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https://waalt.uh.edu/index.php/CP40/570:_A-J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82BA3AC" w14:textId="77777777" w:rsidR="00130A12" w:rsidRDefault="00130A12" w:rsidP="00130A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32DCB7" w14:textId="77777777" w:rsidR="00130A12" w:rsidRDefault="00130A12" w:rsidP="00130A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4A5384" w14:textId="77777777" w:rsidR="00130A12" w:rsidRDefault="00130A12" w:rsidP="00130A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2022</w:t>
      </w:r>
    </w:p>
    <w:p w14:paraId="269CD67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9B202" w14:textId="77777777" w:rsidR="00130A12" w:rsidRDefault="00130A12" w:rsidP="009139A6">
      <w:r>
        <w:separator/>
      </w:r>
    </w:p>
  </w:endnote>
  <w:endnote w:type="continuationSeparator" w:id="0">
    <w:p w14:paraId="2C4245CA" w14:textId="77777777" w:rsidR="00130A12" w:rsidRDefault="00130A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98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44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3C0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B99FF" w14:textId="77777777" w:rsidR="00130A12" w:rsidRDefault="00130A12" w:rsidP="009139A6">
      <w:r>
        <w:separator/>
      </w:r>
    </w:p>
  </w:footnote>
  <w:footnote w:type="continuationSeparator" w:id="0">
    <w:p w14:paraId="76074401" w14:textId="77777777" w:rsidR="00130A12" w:rsidRDefault="00130A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8B7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273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7E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A12"/>
    <w:rsid w:val="000666E0"/>
    <w:rsid w:val="00130A1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68643"/>
  <w15:chartTrackingRefBased/>
  <w15:docId w15:val="{179B72AE-4992-4B2C-85BF-C2126B9A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0A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70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2022-06-21T06:45:00Z</dcterms:created>
  <dcterms:modified xsi:type="dcterms:W3CDTF">2022-06-21T06:46:00Z</dcterms:modified>
</cp:coreProperties>
</file>